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EC6" w:rsidRDefault="00562EC6" w:rsidP="00562EC6">
      <w:r>
        <w:rPr>
          <w:u w:val="single"/>
        </w:rPr>
        <w:t>Robert FRERE</w:t>
      </w:r>
      <w:r>
        <w:t xml:space="preserve">       (fl.1449)</w:t>
      </w:r>
    </w:p>
    <w:p w:rsidR="00562EC6" w:rsidRDefault="00562EC6" w:rsidP="00562EC6">
      <w:r>
        <w:t>of Mildenhall, Suffolk.</w:t>
      </w:r>
    </w:p>
    <w:p w:rsidR="00562EC6" w:rsidRDefault="00562EC6" w:rsidP="00562EC6">
      <w:pPr>
        <w:ind w:left="1440" w:hanging="1320"/>
      </w:pPr>
    </w:p>
    <w:p w:rsidR="00562EC6" w:rsidRDefault="00562EC6" w:rsidP="00562EC6">
      <w:pPr>
        <w:ind w:left="1440" w:hanging="1320"/>
      </w:pPr>
    </w:p>
    <w:p w:rsidR="00562EC6" w:rsidRDefault="00562EC6" w:rsidP="00562EC6">
      <w:pPr>
        <w:ind w:left="1440" w:hanging="1320"/>
      </w:pPr>
      <w:r>
        <w:t xml:space="preserve">         1449</w:t>
      </w:r>
      <w:r>
        <w:tab/>
        <w:t>He and John Playforde of Mildenhall(q.v.) granted a messuage in Wild</w:t>
      </w:r>
    </w:p>
    <w:p w:rsidR="00562EC6" w:rsidRDefault="00562EC6" w:rsidP="00562EC6">
      <w:pPr>
        <w:ind w:left="1440" w:hanging="1320"/>
      </w:pPr>
      <w:r>
        <w:tab/>
        <w:t>Street and 2 acres in Holmersey Field, Bury St.Edmunds, to Margery</w:t>
      </w:r>
    </w:p>
    <w:p w:rsidR="00562EC6" w:rsidRDefault="00562EC6" w:rsidP="00562EC6">
      <w:pPr>
        <w:ind w:left="1440" w:hanging="1320"/>
      </w:pPr>
      <w:r>
        <w:tab/>
        <w:t>Frere(q.v.).</w:t>
      </w:r>
    </w:p>
    <w:p w:rsidR="00562EC6" w:rsidRDefault="00562EC6" w:rsidP="00562EC6">
      <w:pPr>
        <w:ind w:left="1440" w:hanging="1320"/>
      </w:pPr>
      <w:r>
        <w:tab/>
        <w:t>(</w:t>
      </w:r>
      <w:hyperlink r:id="rId6" w:history="1">
        <w:r w:rsidRPr="00345E8B">
          <w:rPr>
            <w:rStyle w:val="Hyperlink"/>
          </w:rPr>
          <w:t>www.discovery.nationalarchives.ac.uk</w:t>
        </w:r>
      </w:hyperlink>
      <w:r>
        <w:t xml:space="preserve">  ref. E 18/452/14/1)</w:t>
      </w:r>
    </w:p>
    <w:p w:rsidR="00562EC6" w:rsidRDefault="00562EC6" w:rsidP="00562EC6"/>
    <w:p w:rsidR="00562EC6" w:rsidRDefault="00562EC6" w:rsidP="00562EC6"/>
    <w:p w:rsidR="00562EC6" w:rsidRDefault="00562EC6" w:rsidP="00562EC6">
      <w: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EC6" w:rsidRDefault="00562EC6" w:rsidP="00564E3C">
      <w:r>
        <w:separator/>
      </w:r>
    </w:p>
  </w:endnote>
  <w:endnote w:type="continuationSeparator" w:id="0">
    <w:p w:rsidR="00562EC6" w:rsidRDefault="00562EC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62EC6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EC6" w:rsidRDefault="00562EC6" w:rsidP="00564E3C">
      <w:r>
        <w:separator/>
      </w:r>
    </w:p>
  </w:footnote>
  <w:footnote w:type="continuationSeparator" w:id="0">
    <w:p w:rsidR="00562EC6" w:rsidRDefault="00562EC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EC6"/>
    <w:rsid w:val="00372DC6"/>
    <w:rsid w:val="00562E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E8FF5-AFEF-476C-ACE0-E8B01498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E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562E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2015-11-04T21:11:00Z</dcterms:created>
  <dcterms:modified xsi:type="dcterms:W3CDTF">2015-11-04T21:12:00Z</dcterms:modified>
</cp:coreProperties>
</file>